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872B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RYLEY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32E4C6B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2368FDF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23A202C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AF120BC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4F81A3BD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3B736287" w14:textId="77777777" w:rsidR="002F017B" w:rsidRPr="00065994" w:rsidRDefault="002F017B" w:rsidP="002F017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49798DA" w14:textId="77777777" w:rsidR="002F017B" w:rsidRDefault="002F017B" w:rsidP="002F017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6CFCBCB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CA1A76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661A66" w14:textId="77777777" w:rsidR="002F017B" w:rsidRDefault="002F017B" w:rsidP="002F01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4258B9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ADF8" w14:textId="77777777" w:rsidR="002F017B" w:rsidRDefault="002F017B" w:rsidP="009139A6">
      <w:r>
        <w:separator/>
      </w:r>
    </w:p>
  </w:endnote>
  <w:endnote w:type="continuationSeparator" w:id="0">
    <w:p w14:paraId="67274901" w14:textId="77777777" w:rsidR="002F017B" w:rsidRDefault="002F01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D7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C76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7A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C41AF" w14:textId="77777777" w:rsidR="002F017B" w:rsidRDefault="002F017B" w:rsidP="009139A6">
      <w:r>
        <w:separator/>
      </w:r>
    </w:p>
  </w:footnote>
  <w:footnote w:type="continuationSeparator" w:id="0">
    <w:p w14:paraId="71B83250" w14:textId="77777777" w:rsidR="002F017B" w:rsidRDefault="002F01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BEA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BE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D4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17B"/>
    <w:rsid w:val="000666E0"/>
    <w:rsid w:val="002510B7"/>
    <w:rsid w:val="00270799"/>
    <w:rsid w:val="002F017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23807"/>
  <w15:chartTrackingRefBased/>
  <w15:docId w15:val="{C15D1F66-FAA1-4552-B367-AA1BC9DC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2024-03-28T16:08:00Z</dcterms:created>
  <dcterms:modified xsi:type="dcterms:W3CDTF">2024-03-28T16:09:00Z</dcterms:modified>
</cp:coreProperties>
</file>